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E7F4D" w14:textId="77777777" w:rsidR="00205F23" w:rsidRDefault="00205F23" w:rsidP="00205F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SCHAPLEGH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(fl.1414)</w:t>
      </w:r>
    </w:p>
    <w:p w14:paraId="373670EF" w14:textId="77777777" w:rsidR="00205F23" w:rsidRDefault="00205F23" w:rsidP="00205F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3E9750FF" w14:textId="77777777" w:rsidR="00205F23" w:rsidRDefault="00205F23" w:rsidP="00205F23">
      <w:pPr>
        <w:pStyle w:val="NoSpacing"/>
        <w:rPr>
          <w:rFonts w:cs="Times New Roman"/>
          <w:szCs w:val="24"/>
        </w:rPr>
      </w:pPr>
    </w:p>
    <w:p w14:paraId="05153B98" w14:textId="77777777" w:rsidR="00205F23" w:rsidRDefault="00205F23" w:rsidP="00205F23">
      <w:pPr>
        <w:pStyle w:val="NoSpacing"/>
        <w:rPr>
          <w:rFonts w:cs="Times New Roman"/>
          <w:szCs w:val="24"/>
        </w:rPr>
      </w:pPr>
    </w:p>
    <w:p w14:paraId="1DF4E275" w14:textId="56AD477B" w:rsidR="00205F23" w:rsidRDefault="00205F23" w:rsidP="00205F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Mar.1414</w:t>
      </w:r>
      <w:r>
        <w:rPr>
          <w:rFonts w:cs="Times New Roman"/>
          <w:szCs w:val="24"/>
        </w:rPr>
        <w:tab/>
        <w:t>He was ordained to his first tonsure.</w:t>
      </w:r>
    </w:p>
    <w:p w14:paraId="56A066C3" w14:textId="0FEA9EBE" w:rsidR="00205F23" w:rsidRDefault="00205F23" w:rsidP="00205F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 436 and 42</w:t>
      </w:r>
      <w:r>
        <w:rPr>
          <w:rFonts w:cs="Times New Roman"/>
          <w:szCs w:val="24"/>
        </w:rPr>
        <w:t>6</w:t>
      </w:r>
      <w:r>
        <w:rPr>
          <w:rFonts w:cs="Times New Roman"/>
          <w:szCs w:val="24"/>
        </w:rPr>
        <w:t>)</w:t>
      </w:r>
    </w:p>
    <w:p w14:paraId="629332E2" w14:textId="77777777" w:rsidR="00205F23" w:rsidRDefault="00205F23" w:rsidP="00205F23">
      <w:pPr>
        <w:pStyle w:val="NoSpacing"/>
        <w:rPr>
          <w:rFonts w:cs="Times New Roman"/>
          <w:szCs w:val="24"/>
        </w:rPr>
      </w:pPr>
    </w:p>
    <w:p w14:paraId="44140575" w14:textId="77777777" w:rsidR="00205F23" w:rsidRDefault="00205F23" w:rsidP="00205F23">
      <w:pPr>
        <w:pStyle w:val="NoSpacing"/>
        <w:rPr>
          <w:rFonts w:cs="Times New Roman"/>
          <w:szCs w:val="24"/>
        </w:rPr>
      </w:pPr>
    </w:p>
    <w:p w14:paraId="4F222EEC" w14:textId="77777777" w:rsidR="00205F23" w:rsidRPr="00D1153B" w:rsidRDefault="00205F23" w:rsidP="00205F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2022</w:t>
      </w:r>
    </w:p>
    <w:p w14:paraId="272BAB99" w14:textId="6D6EF045" w:rsidR="00BA00AB" w:rsidRPr="00205F23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205F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65233" w14:textId="77777777" w:rsidR="00205F23" w:rsidRDefault="00205F23" w:rsidP="009139A6">
      <w:r>
        <w:separator/>
      </w:r>
    </w:p>
  </w:endnote>
  <w:endnote w:type="continuationSeparator" w:id="0">
    <w:p w14:paraId="11E084CA" w14:textId="77777777" w:rsidR="00205F23" w:rsidRDefault="00205F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8A4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DF9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7C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2DAE2" w14:textId="77777777" w:rsidR="00205F23" w:rsidRDefault="00205F23" w:rsidP="009139A6">
      <w:r>
        <w:separator/>
      </w:r>
    </w:p>
  </w:footnote>
  <w:footnote w:type="continuationSeparator" w:id="0">
    <w:p w14:paraId="70D18082" w14:textId="77777777" w:rsidR="00205F23" w:rsidRDefault="00205F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440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526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41E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F23"/>
    <w:rsid w:val="000666E0"/>
    <w:rsid w:val="00205F2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01D5D"/>
  <w15:chartTrackingRefBased/>
  <w15:docId w15:val="{4529C712-8118-4713-A412-F50308D2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88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2022-11-29T10:56:00Z</dcterms:created>
  <dcterms:modified xsi:type="dcterms:W3CDTF">2022-11-29T12:24:00Z</dcterms:modified>
</cp:coreProperties>
</file>